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DE7EA" w14:textId="220F07DD" w:rsidR="00277BC8" w:rsidRDefault="00277BC8" w:rsidP="00277BC8">
      <w:pPr>
        <w:pStyle w:val="NoSpacing"/>
      </w:pPr>
      <w:r>
        <w:rPr>
          <w:u w:val="single"/>
        </w:rPr>
        <w:t>John BOSCAWEN (BOSCAUEN)</w:t>
      </w:r>
      <w:r>
        <w:t xml:space="preserve">      </w:t>
      </w:r>
      <w:r>
        <w:t>(fl.1433</w:t>
      </w:r>
      <w:r>
        <w:t>-9</w:t>
      </w:r>
      <w:r>
        <w:t>)</w:t>
      </w:r>
    </w:p>
    <w:p w14:paraId="0526C930" w14:textId="28280167" w:rsidR="00277BC8" w:rsidRDefault="00277BC8" w:rsidP="00277BC8">
      <w:pPr>
        <w:pStyle w:val="NoSpacing"/>
      </w:pPr>
      <w:r>
        <w:t>of th</w:t>
      </w:r>
      <w:r>
        <w:t>e Order of Preachers of Bodmin, Cornwall.</w:t>
      </w:r>
    </w:p>
    <w:p w14:paraId="3C00ED5C" w14:textId="77777777" w:rsidR="00277BC8" w:rsidRDefault="00277BC8" w:rsidP="00277BC8">
      <w:pPr>
        <w:pStyle w:val="NoSpacing"/>
      </w:pPr>
    </w:p>
    <w:p w14:paraId="0A9EC1BC" w14:textId="77777777" w:rsidR="00277BC8" w:rsidRDefault="00277BC8" w:rsidP="00277BC8">
      <w:pPr>
        <w:pStyle w:val="NoSpacing"/>
      </w:pPr>
    </w:p>
    <w:p w14:paraId="077AFE93" w14:textId="747EB8FC" w:rsidR="00277BC8" w:rsidRDefault="00277BC8" w:rsidP="00277BC8">
      <w:pPr>
        <w:pStyle w:val="NoSpacing"/>
      </w:pPr>
      <w:r>
        <w:t>1</w:t>
      </w:r>
      <w:r>
        <w:t>6</w:t>
      </w:r>
      <w:r>
        <w:t xml:space="preserve"> May1433</w:t>
      </w:r>
      <w:r>
        <w:tab/>
        <w:t>He was ordained to his first tonsure.</w:t>
      </w:r>
    </w:p>
    <w:p w14:paraId="14850680" w14:textId="3C8B90BC" w:rsidR="00277BC8" w:rsidRDefault="00277BC8" w:rsidP="00277BC8">
      <w:pPr>
        <w:pStyle w:val="NoSpacing"/>
      </w:pPr>
      <w:r>
        <w:tab/>
      </w:r>
      <w:r>
        <w:tab/>
        <w:t>(“Register of Edmund Lacy, Bishop of Exeter 1420-55” part 4 p.147)</w:t>
      </w:r>
    </w:p>
    <w:p w14:paraId="513C596F" w14:textId="5B0B22FB" w:rsidR="00277BC8" w:rsidRDefault="00277BC8" w:rsidP="00277BC8">
      <w:pPr>
        <w:pStyle w:val="NoSpacing"/>
      </w:pPr>
      <w:r>
        <w:t>19 Dec.1439</w:t>
      </w:r>
      <w:r>
        <w:tab/>
        <w:t>He was ordained acolyte and subdeacon.  (ibid.p.174)</w:t>
      </w:r>
      <w:bookmarkStart w:id="0" w:name="_GoBack"/>
      <w:bookmarkEnd w:id="0"/>
    </w:p>
    <w:p w14:paraId="4E571FB6" w14:textId="77777777" w:rsidR="00277BC8" w:rsidRDefault="00277BC8" w:rsidP="00277BC8">
      <w:pPr>
        <w:pStyle w:val="NoSpacing"/>
      </w:pPr>
    </w:p>
    <w:p w14:paraId="7F686055" w14:textId="77777777" w:rsidR="00277BC8" w:rsidRDefault="00277BC8" w:rsidP="00277BC8">
      <w:pPr>
        <w:pStyle w:val="NoSpacing"/>
      </w:pPr>
    </w:p>
    <w:p w14:paraId="62448733" w14:textId="77777777" w:rsidR="00277BC8" w:rsidRPr="0083096E" w:rsidRDefault="00277BC8" w:rsidP="00277BC8">
      <w:pPr>
        <w:pStyle w:val="NoSpacing"/>
      </w:pPr>
      <w:r>
        <w:t>27 January 2020</w:t>
      </w:r>
    </w:p>
    <w:p w14:paraId="789DCFD8" w14:textId="7A03A623" w:rsidR="006B2F86" w:rsidRPr="00277BC8" w:rsidRDefault="00277BC8" w:rsidP="00E71FC3">
      <w:pPr>
        <w:pStyle w:val="NoSpacing"/>
      </w:pPr>
    </w:p>
    <w:sectPr w:rsidR="006B2F86" w:rsidRPr="00277B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4E7B8" w14:textId="77777777" w:rsidR="00277BC8" w:rsidRDefault="00277BC8" w:rsidP="00E71FC3">
      <w:pPr>
        <w:spacing w:after="0" w:line="240" w:lineRule="auto"/>
      </w:pPr>
      <w:r>
        <w:separator/>
      </w:r>
    </w:p>
  </w:endnote>
  <w:endnote w:type="continuationSeparator" w:id="0">
    <w:p w14:paraId="62251437" w14:textId="77777777" w:rsidR="00277BC8" w:rsidRDefault="00277B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0F04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B79FE" w14:textId="77777777" w:rsidR="00277BC8" w:rsidRDefault="00277BC8" w:rsidP="00E71FC3">
      <w:pPr>
        <w:spacing w:after="0" w:line="240" w:lineRule="auto"/>
      </w:pPr>
      <w:r>
        <w:separator/>
      </w:r>
    </w:p>
  </w:footnote>
  <w:footnote w:type="continuationSeparator" w:id="0">
    <w:p w14:paraId="4C921357" w14:textId="77777777" w:rsidR="00277BC8" w:rsidRDefault="00277B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BC8"/>
    <w:rsid w:val="001A7C09"/>
    <w:rsid w:val="00277BC8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B126"/>
  <w15:chartTrackingRefBased/>
  <w15:docId w15:val="{7CCE1D1B-E54D-4978-910A-FFB13CBF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2020-01-27T14:27:00Z</dcterms:created>
  <dcterms:modified xsi:type="dcterms:W3CDTF">2020-01-27T14:32:00Z</dcterms:modified>
</cp:coreProperties>
</file>